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567" w:rsidRDefault="00F55567">
      <w:pPr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 xml:space="preserve">                                          МАН 2014</w:t>
      </w:r>
    </w:p>
    <w:p w:rsidR="00F55567" w:rsidRDefault="00F55567">
      <w:pPr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 xml:space="preserve">                Контрольні завдання з біології 11 клас</w:t>
      </w:r>
    </w:p>
    <w:p w:rsidR="00F55567" w:rsidRDefault="00F55567">
      <w:pPr>
        <w:rPr>
          <w:sz w:val="28"/>
          <w:szCs w:val="28"/>
          <w:lang w:val="uk-UA"/>
        </w:rPr>
      </w:pPr>
      <w:r>
        <w:rPr>
          <w:b/>
          <w:bCs/>
          <w:sz w:val="32"/>
          <w:szCs w:val="32"/>
          <w:lang w:val="uk-UA"/>
        </w:rPr>
        <w:t xml:space="preserve">                       </w:t>
      </w:r>
      <w:r>
        <w:rPr>
          <w:b/>
          <w:bCs/>
          <w:sz w:val="28"/>
          <w:szCs w:val="28"/>
          <w:lang w:val="en-US"/>
        </w:rPr>
        <w:t>I</w:t>
      </w:r>
      <w:r>
        <w:rPr>
          <w:b/>
          <w:bCs/>
          <w:sz w:val="28"/>
          <w:szCs w:val="28"/>
          <w:lang w:val="uk-UA"/>
        </w:rPr>
        <w:t xml:space="preserve"> рівень 9 балів ( 3*3) </w:t>
      </w:r>
      <w:r>
        <w:rPr>
          <w:sz w:val="28"/>
          <w:szCs w:val="28"/>
          <w:lang w:val="uk-UA"/>
        </w:rPr>
        <w:t>одна правильна відповідь</w:t>
      </w:r>
    </w:p>
    <w:p w:rsidR="00F55567" w:rsidRDefault="00F55567">
      <w:pPr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1 завдання</w:t>
      </w:r>
    </w:p>
    <w:p w:rsidR="00F55567" w:rsidRPr="001769DF" w:rsidRDefault="00F55567">
      <w:pPr>
        <w:rPr>
          <w:sz w:val="24"/>
          <w:szCs w:val="24"/>
          <w:lang w:val="uk-UA"/>
        </w:rPr>
      </w:pPr>
      <w:r w:rsidRPr="001769DF">
        <w:rPr>
          <w:sz w:val="24"/>
          <w:szCs w:val="24"/>
          <w:lang w:val="uk-UA"/>
        </w:rPr>
        <w:t>1.Укажіть</w:t>
      </w:r>
      <w:r w:rsidRPr="00993A33">
        <w:rPr>
          <w:sz w:val="24"/>
          <w:szCs w:val="24"/>
        </w:rPr>
        <w:t xml:space="preserve"> </w:t>
      </w:r>
      <w:r w:rsidRPr="001769DF">
        <w:rPr>
          <w:sz w:val="24"/>
          <w:szCs w:val="24"/>
          <w:lang w:val="uk-UA"/>
        </w:rPr>
        <w:t>зону кореня, у якій розташовані кореневі волоски:</w:t>
      </w:r>
    </w:p>
    <w:p w:rsidR="00F55567" w:rsidRPr="001769DF" w:rsidRDefault="00F55567" w:rsidP="001769DF">
      <w:pPr>
        <w:rPr>
          <w:sz w:val="24"/>
          <w:szCs w:val="24"/>
          <w:lang w:val="uk-UA"/>
        </w:rPr>
      </w:pPr>
      <w:r w:rsidRPr="001769DF">
        <w:rPr>
          <w:sz w:val="24"/>
          <w:szCs w:val="24"/>
          <w:lang w:val="uk-UA"/>
        </w:rPr>
        <w:t xml:space="preserve">    а)провідна;                в) поділу;</w:t>
      </w:r>
    </w:p>
    <w:p w:rsidR="00F55567" w:rsidRPr="001769DF" w:rsidRDefault="00F55567" w:rsidP="001769DF">
      <w:pPr>
        <w:rPr>
          <w:sz w:val="24"/>
          <w:szCs w:val="24"/>
          <w:lang w:val="uk-UA"/>
        </w:rPr>
      </w:pPr>
      <w:r w:rsidRPr="001769DF">
        <w:rPr>
          <w:sz w:val="24"/>
          <w:szCs w:val="24"/>
          <w:lang w:val="uk-UA"/>
        </w:rPr>
        <w:t xml:space="preserve">    б)всмоктувальна;     г)росту.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2.Назвіть рослину , запилення якої забезпечують виключно комахи: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а)квасоля;                    в) пшениця;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б)кукурудза;               г) конюшина.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3. Назвіть тканину вищих рослин, клітини якої забезпечують транспірацію: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а) покривна;        в) механічна;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б) основна;           г) провідна.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4. В зав’язі квітки три насінних зачатки.</w:t>
      </w:r>
      <w:r w:rsidRPr="00993A33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>Скільки плодів утвориться в результаті запліднення</w:t>
      </w:r>
      <w:r w:rsidRPr="005022AC">
        <w:rPr>
          <w:sz w:val="24"/>
          <w:szCs w:val="24"/>
        </w:rPr>
        <w:t>?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а)два;              в)  один;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б) три;             г) чотири.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5. Укажіть рослину , яка належить до тієї ж родини ,що і соняшник: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а)баклажан;            в) жоржина;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б) арахіс;                 г) кукурудза.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6. Укажіть елементи будови рослини , якими рухаються низхідні потоки речовин: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а) ситовидні трубки;          в) камбій;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б) продихи;                          г) судини.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>2 завдання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1. Укажіть тварину , що має зовнішній скелет:</w:t>
      </w:r>
    </w:p>
    <w:p w:rsidR="00F55567" w:rsidRDefault="00F55567">
      <w:pPr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а) гідра прісноводна;            в</w:t>
      </w:r>
      <w:r>
        <w:rPr>
          <w:sz w:val="24"/>
          <w:szCs w:val="24"/>
        </w:rPr>
        <w:t>) бджола медоносна;</w:t>
      </w:r>
    </w:p>
    <w:p w:rsidR="00F55567" w:rsidRDefault="00F55567">
      <w:pPr>
        <w:rPr>
          <w:sz w:val="24"/>
          <w:szCs w:val="24"/>
        </w:rPr>
      </w:pPr>
      <w:r>
        <w:rPr>
          <w:sz w:val="24"/>
          <w:szCs w:val="24"/>
        </w:rPr>
        <w:t xml:space="preserve">       б) </w:t>
      </w:r>
      <w:r>
        <w:rPr>
          <w:sz w:val="24"/>
          <w:szCs w:val="24"/>
          <w:lang w:val="uk-UA"/>
        </w:rPr>
        <w:t>аскарида людська;            г) їжак звичайний.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2. Укажіть зародковий листок , який вистилає кишкову порожнину гідри прісноводної: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а)ектодерма;                   в) ентодерма;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б) мезодерма;                 г) мезоглея.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3. Укажіть камери серця земноводних: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а)ліве та праве передсердя, лівий та правий шлуночок;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б) ліве та праве передсердя, шлуночок;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в) передсердя, лівий та правий шлуночок;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г) передсердя та шлуночок.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4. </w:t>
      </w:r>
      <w:r>
        <w:rPr>
          <w:sz w:val="24"/>
          <w:szCs w:val="24"/>
        </w:rPr>
        <w:t>В</w:t>
      </w:r>
      <w:r>
        <w:rPr>
          <w:sz w:val="24"/>
          <w:szCs w:val="24"/>
          <w:lang w:val="uk-UA"/>
        </w:rPr>
        <w:t xml:space="preserve">иберіть ознаку, характерну для кісткової тканини: 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а)міжклітинна речовина рідка;             в) майже не містять міжклітинної речовини;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б) клітини мають тонкі відростки;        г) клітини здатні скорочуватись.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5. Назвіть фактор , який зумовлює уповільнення скорочення серця: 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а)збудження симпатичного і парасимпатичного нерва;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б) збудження парасимпатичного нерва;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в) збудження симпатичного нерва;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г) дія гормону адреналіну.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6. Назвіть частину мозку, функціонування якої забезпечує свідомість: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а )спинний та довгастий мозок;             в) довгастий та середній;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б) мозочок та проміжний;                       г) кора великих півкуль та підкіркові ядра</w:t>
      </w:r>
    </w:p>
    <w:p w:rsidR="00F55567" w:rsidRDefault="00F55567">
      <w:pPr>
        <w:rPr>
          <w:b/>
          <w:bCs/>
          <w:sz w:val="24"/>
          <w:szCs w:val="24"/>
          <w:lang w:val="uk-UA"/>
        </w:rPr>
      </w:pPr>
      <w:r w:rsidRPr="001769DF">
        <w:rPr>
          <w:sz w:val="24"/>
          <w:szCs w:val="24"/>
          <w:lang w:val="uk-UA"/>
        </w:rPr>
        <w:t xml:space="preserve">    </w:t>
      </w:r>
      <w:r>
        <w:rPr>
          <w:b/>
          <w:bCs/>
          <w:sz w:val="28"/>
          <w:szCs w:val="28"/>
          <w:lang w:val="uk-UA"/>
        </w:rPr>
        <w:t xml:space="preserve">                               3 завдання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1. Який процес змінює первинну структуру білку: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а) денатурація;                    в) ренатурація;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б) деструкція;                      г) спіралізація.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2. Пара комплементарних нуклеотидів у молекулі РНК: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а) А-Г; Т-Ц                          в) А-Ц; Т-Г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б) А-Т;  Г- Ц                        г) А-У;  Г-Ц.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3. До складу мембран не входить: 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а)білок;                             в) фосфоліпіди;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б) вуглеводи;                г) нуклеїнові кислоти.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4. Вкажіть , хто з учених увів у науковий обіг поняття мутація: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а) Мендель;             в) Коржинський;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б) де</w:t>
      </w:r>
      <w:r w:rsidRPr="00872795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>Фріз;                 г) Вавілов.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5. Укажіть ,успадкування  якої з хвороб у людини зчеплене зі статтю: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а) фенілкетонурія;               в) дальтонізм;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б) синдром Дауна;               г) катаракта.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6. Укажіть який генетичний метод не можна застосовувати під час вивчення генетики людини: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а) гібридологічний;             в) складання родоводу;</w:t>
      </w:r>
    </w:p>
    <w:p w:rsidR="00F55567" w:rsidRDefault="00F55567">
      <w:pPr>
        <w:rPr>
          <w:sz w:val="28"/>
          <w:szCs w:val="28"/>
          <w:lang w:val="uk-UA"/>
        </w:rPr>
      </w:pPr>
      <w:r>
        <w:rPr>
          <w:sz w:val="24"/>
          <w:szCs w:val="24"/>
          <w:lang w:val="uk-UA"/>
        </w:rPr>
        <w:t xml:space="preserve">     б) цитогенетичний;              г) молекулярно-генетичний.      </w:t>
      </w:r>
      <w:r>
        <w:rPr>
          <w:sz w:val="28"/>
          <w:szCs w:val="28"/>
          <w:lang w:val="uk-UA"/>
        </w:rPr>
        <w:t xml:space="preserve">    </w:t>
      </w:r>
    </w:p>
    <w:p w:rsidR="00F55567" w:rsidRDefault="00F55567">
      <w:pPr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</w:t>
      </w:r>
      <w:r>
        <w:rPr>
          <w:b/>
          <w:bCs/>
          <w:sz w:val="28"/>
          <w:szCs w:val="28"/>
          <w:lang w:val="en-US"/>
        </w:rPr>
        <w:t>II</w:t>
      </w:r>
      <w:r>
        <w:rPr>
          <w:b/>
          <w:bCs/>
          <w:sz w:val="28"/>
          <w:szCs w:val="28"/>
          <w:lang w:val="uk-UA"/>
        </w:rPr>
        <w:t xml:space="preserve"> рівень 10 балів ( 2*5)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 xml:space="preserve">      1 завдання (</w:t>
      </w:r>
      <w:r>
        <w:rPr>
          <w:sz w:val="24"/>
          <w:szCs w:val="24"/>
          <w:lang w:val="uk-UA"/>
        </w:rPr>
        <w:t>декілька правильних відповідей)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1. У пшениці квітка: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а)актиноморфна;        б) зигоморфна;    в) правильна;   г) неправильна; д) асиметрична;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е) гола.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2. Соляна кислота під час процесу травлення в шлунку: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а)розщеплює білки;  б) убиває бактерії;  в) активізує ферменти; 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г) стимулює рухову активність шлунку;  д) розщеплює вуглеводи.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3. У процесах дисиміляції відбувається: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а) розпад органічних речовин; б) утворення складних речовин з простих;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в) виділення енергії;   г) утворення вуглекислого газу.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4. Основні методи селекції: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а) штучний добір;   б) гібридизація;   в) кон’югація;  г) гетерозис; д) поліплоїдизація.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5.  Термін </w:t>
      </w:r>
      <w:r w:rsidRPr="009F595F">
        <w:rPr>
          <w:sz w:val="24"/>
          <w:szCs w:val="24"/>
          <w:lang w:val="uk-UA"/>
        </w:rPr>
        <w:t xml:space="preserve">“ </w:t>
      </w:r>
      <w:r>
        <w:rPr>
          <w:sz w:val="24"/>
          <w:szCs w:val="24"/>
          <w:lang w:val="uk-UA"/>
        </w:rPr>
        <w:t>біологія</w:t>
      </w:r>
      <w:r w:rsidRPr="009F595F">
        <w:rPr>
          <w:sz w:val="24"/>
          <w:szCs w:val="24"/>
          <w:lang w:val="uk-UA"/>
        </w:rPr>
        <w:t>”</w:t>
      </w:r>
      <w:r>
        <w:rPr>
          <w:sz w:val="24"/>
          <w:szCs w:val="24"/>
          <w:lang w:val="uk-UA"/>
        </w:rPr>
        <w:t xml:space="preserve"> запропонував :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а) К.Ліней;        б) Г. Тревінаріус;   в) Е. Геккель; г) Ж.Б. Ламарк;  д) А. ван Левенгук.</w:t>
      </w:r>
    </w:p>
    <w:p w:rsidR="00F55567" w:rsidRDefault="00F55567">
      <w:pPr>
        <w:rPr>
          <w:b/>
          <w:bCs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</w:t>
      </w:r>
      <w:r>
        <w:rPr>
          <w:b/>
          <w:bCs/>
          <w:sz w:val="24"/>
          <w:szCs w:val="24"/>
          <w:lang w:val="uk-UA"/>
        </w:rPr>
        <w:t>2 завдання</w:t>
      </w:r>
    </w:p>
    <w:p w:rsidR="00F55567" w:rsidRDefault="00F55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Наведіть відповідний термін:</w:t>
      </w:r>
    </w:p>
    <w:p w:rsidR="00F55567" w:rsidRDefault="00F55567" w:rsidP="00CA3432">
      <w:pPr>
        <w:ind w:left="708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1. Сукупність промислових методів, які застосовують для виробництва різних речовин із         використанням живих організмів –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2. Ділянка ДНК , яка є частиною гена ,але не несе інформації про послідовність амінокислот –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3. Початок синтезу білку, нанизування рибосом на іРНК –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4. Встановіть послідовність між видами живих істот і способами розмноження: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А амеба                        1) фрагментація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Б  папороть                 2) брунькування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В  пирій                        3) бінарний поділ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Г  гідра                          4) копуляція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5) спороутворення.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5. Встановіть послідовність ембріогенезу у тварин:</w:t>
      </w:r>
    </w:p>
    <w:p w:rsidR="00F55567" w:rsidRPr="006F148F" w:rsidRDefault="00F55567" w:rsidP="00CA3432">
      <w:pPr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А  - морула;    Б- гаструла;   В-нейрула;   Г- зигота;  Д- бластула.</w:t>
      </w:r>
    </w:p>
    <w:p w:rsidR="00F55567" w:rsidRDefault="00F55567" w:rsidP="00CA3432">
      <w:pPr>
        <w:rPr>
          <w:b/>
          <w:bCs/>
          <w:sz w:val="24"/>
          <w:szCs w:val="24"/>
          <w:lang w:val="uk-UA"/>
        </w:rPr>
      </w:pPr>
      <w:r w:rsidRPr="00D315B8">
        <w:rPr>
          <w:sz w:val="24"/>
          <w:szCs w:val="24"/>
        </w:rPr>
        <w:t xml:space="preserve">                              </w:t>
      </w:r>
      <w:r>
        <w:rPr>
          <w:b/>
          <w:bCs/>
          <w:sz w:val="24"/>
          <w:szCs w:val="24"/>
          <w:lang w:val="en-US"/>
        </w:rPr>
        <w:t>III</w:t>
      </w:r>
      <w:r w:rsidRPr="00216F1A"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  <w:lang w:val="uk-UA"/>
        </w:rPr>
        <w:t>рівень</w:t>
      </w:r>
      <w:r w:rsidRPr="00216F1A">
        <w:rPr>
          <w:b/>
          <w:bCs/>
          <w:sz w:val="24"/>
          <w:szCs w:val="24"/>
        </w:rPr>
        <w:t xml:space="preserve"> 14 </w:t>
      </w:r>
      <w:r>
        <w:rPr>
          <w:b/>
          <w:bCs/>
          <w:sz w:val="24"/>
          <w:szCs w:val="24"/>
          <w:lang w:val="uk-UA"/>
        </w:rPr>
        <w:t xml:space="preserve">балів (2*7) </w:t>
      </w:r>
    </w:p>
    <w:p w:rsidR="00F55567" w:rsidRDefault="00F55567" w:rsidP="00CA3432">
      <w:pPr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>1 завдання</w:t>
      </w:r>
    </w:p>
    <w:p w:rsidR="00F55567" w:rsidRPr="006F148F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Алелі, що визначають чорний і рудий колір шерсті у котів, локалізовані в X-хромосомі. Гетерозиготна кішка має чорно-руде (черепахове) забарвлення. Схрестили чорну кішку з рудим котом. Складіть схему схрещування і визначте генотипи і фенотипи потомства. Чи будуть у потомстві котята з рудим кольором шерсті</w:t>
      </w:r>
      <w:r w:rsidRPr="006F148F">
        <w:rPr>
          <w:sz w:val="24"/>
          <w:szCs w:val="24"/>
          <w:lang w:val="uk-UA"/>
        </w:rPr>
        <w:t>?</w:t>
      </w:r>
      <w:r>
        <w:rPr>
          <w:sz w:val="24"/>
          <w:szCs w:val="24"/>
          <w:lang w:val="uk-UA"/>
        </w:rPr>
        <w:t xml:space="preserve"> </w:t>
      </w:r>
    </w:p>
    <w:p w:rsidR="00F55567" w:rsidRPr="00D315B8" w:rsidRDefault="00F55567" w:rsidP="00CA3432">
      <w:pPr>
        <w:rPr>
          <w:sz w:val="24"/>
          <w:szCs w:val="24"/>
        </w:rPr>
      </w:pPr>
    </w:p>
    <w:p w:rsidR="00F55567" w:rsidRDefault="00F55567" w:rsidP="00CA3432">
      <w:pPr>
        <w:rPr>
          <w:b/>
          <w:bCs/>
          <w:sz w:val="24"/>
          <w:szCs w:val="24"/>
          <w:lang w:val="uk-UA"/>
        </w:rPr>
      </w:pPr>
      <w:r w:rsidRPr="00D315B8">
        <w:rPr>
          <w:b/>
          <w:bCs/>
          <w:sz w:val="24"/>
          <w:szCs w:val="24"/>
        </w:rPr>
        <w:t xml:space="preserve">2 </w:t>
      </w:r>
      <w:r>
        <w:rPr>
          <w:b/>
          <w:bCs/>
          <w:sz w:val="24"/>
          <w:szCs w:val="24"/>
          <w:lang w:val="uk-UA"/>
        </w:rPr>
        <w:t>завдання</w:t>
      </w:r>
    </w:p>
    <w:p w:rsidR="00F55567" w:rsidRPr="00D315B8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Яка особливість будови та властивостей мітохондрій і хлоропластів дають змогу припустити , що клітина- еукаріот—результат симбіозу різних давніх одноклітинних організмів</w:t>
      </w:r>
      <w:r w:rsidRPr="00D315B8">
        <w:rPr>
          <w:sz w:val="24"/>
          <w:szCs w:val="24"/>
          <w:lang w:val="uk-UA"/>
        </w:rPr>
        <w:t>?</w:t>
      </w:r>
      <w:r>
        <w:rPr>
          <w:sz w:val="24"/>
          <w:szCs w:val="24"/>
          <w:lang w:val="uk-UA"/>
        </w:rPr>
        <w:t xml:space="preserve"> </w:t>
      </w:r>
    </w:p>
    <w:p w:rsidR="00F55567" w:rsidRPr="006F148F" w:rsidRDefault="00F55567" w:rsidP="00CA3432">
      <w:pPr>
        <w:rPr>
          <w:sz w:val="24"/>
          <w:szCs w:val="24"/>
          <w:lang w:val="uk-UA"/>
        </w:rPr>
      </w:pPr>
    </w:p>
    <w:p w:rsidR="00F55567" w:rsidRPr="006F148F" w:rsidRDefault="00F55567" w:rsidP="00CA3432">
      <w:pPr>
        <w:rPr>
          <w:sz w:val="24"/>
          <w:szCs w:val="24"/>
          <w:lang w:val="uk-UA"/>
        </w:rPr>
      </w:pPr>
    </w:p>
    <w:p w:rsidR="00F55567" w:rsidRDefault="00F55567" w:rsidP="00CA3432">
      <w:pPr>
        <w:rPr>
          <w:b/>
          <w:bCs/>
          <w:sz w:val="32"/>
          <w:szCs w:val="32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</w:t>
      </w:r>
      <w:r w:rsidRPr="006F148F">
        <w:rPr>
          <w:sz w:val="24"/>
          <w:szCs w:val="24"/>
          <w:lang w:val="uk-UA"/>
        </w:rPr>
        <w:t xml:space="preserve">  </w:t>
      </w:r>
      <w:r>
        <w:rPr>
          <w:b/>
          <w:bCs/>
          <w:sz w:val="32"/>
          <w:szCs w:val="32"/>
          <w:lang w:val="uk-UA"/>
        </w:rPr>
        <w:t>МАН 2014</w:t>
      </w:r>
    </w:p>
    <w:p w:rsidR="00F55567" w:rsidRDefault="00F55567" w:rsidP="00CA3432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32"/>
          <w:szCs w:val="32"/>
          <w:lang w:val="uk-UA"/>
        </w:rPr>
        <w:t xml:space="preserve">               </w:t>
      </w:r>
      <w:r>
        <w:rPr>
          <w:b/>
          <w:bCs/>
          <w:sz w:val="28"/>
          <w:szCs w:val="28"/>
          <w:lang w:val="uk-UA"/>
        </w:rPr>
        <w:t>Контрольні завдання з біології 10 клас</w:t>
      </w:r>
    </w:p>
    <w:p w:rsidR="00F55567" w:rsidRDefault="00F55567" w:rsidP="00CA3432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</w:t>
      </w:r>
      <w:r>
        <w:rPr>
          <w:b/>
          <w:bCs/>
          <w:sz w:val="28"/>
          <w:szCs w:val="28"/>
          <w:lang w:val="en-US"/>
        </w:rPr>
        <w:t>I</w:t>
      </w:r>
      <w:r>
        <w:rPr>
          <w:b/>
          <w:bCs/>
          <w:sz w:val="28"/>
          <w:szCs w:val="28"/>
          <w:lang w:val="uk-UA"/>
        </w:rPr>
        <w:t xml:space="preserve"> рівень </w:t>
      </w:r>
      <w:r w:rsidRPr="006F148F">
        <w:rPr>
          <w:b/>
          <w:bCs/>
          <w:sz w:val="28"/>
          <w:szCs w:val="28"/>
          <w:lang w:val="uk-UA"/>
        </w:rPr>
        <w:t xml:space="preserve">9 </w:t>
      </w:r>
      <w:r>
        <w:rPr>
          <w:b/>
          <w:bCs/>
          <w:sz w:val="28"/>
          <w:szCs w:val="28"/>
          <w:lang w:val="uk-UA"/>
        </w:rPr>
        <w:t>балів ( 3*3)  одна правильна відповідь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b/>
          <w:bCs/>
          <w:sz w:val="28"/>
          <w:szCs w:val="28"/>
          <w:lang w:val="uk-UA"/>
        </w:rPr>
        <w:t>1 завдання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1. Назвіть зовнішній шар кори стебла деревної рослини: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а)корок;    б) камбій;  в) шкірка; г) луб.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2. Установіть структуру гриба , утворену з гіфів: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а)спора;  б) гамета; в) спорангій;  г) міцелій.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3. Установіть водорость, вегетативне тіло якої має пластинчасту будову: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а)хлорела;  б) улотрикс; в) ламінарія;  г) спірогіра.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4. Укажіть родину квіткових рослин на коренях представників якої є бульбочкові бактерії: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а)пасльонові;  б) бобові;  в) злакові;  г) лілійні.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5. У сосни хвоя опадає через: 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а) 1 рік;  б) 2-4 роки;  в) 6-8 років; г) немає закономірності.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6. Укажіть стан максимальної напруженості клітин,що визначається заповненням вакуолі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клітинним соком: 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а)транспірація; б) аерація; в) тропізм; г) тургор.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>2 завдання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1. Укажіть тип симетрії, притаманний тілу представників типу Кишковопорожнинні: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а)асиметрія;  б) дзеркальна; в) двобічна;   г) радіальна.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2. Укажіть комаху , яка розвивається з повним перетворенням: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а)чорний тарган;    б) білан капустяний; в) терміт шкідливий; г) сарана.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3. Виберіть найбільш повний перелік складових крові: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а)еритроцити, лейкоцити і тромбоцити; б) плазма і форменні елементи;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в) еритроцити, тромбоцити; г) плазма,лейкоцити, тромбоцити.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4. Укажіть елемент будови кістки, який забезпечує ріст кісток в товщину: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а)червоний кістковий мозок;  б) жовтий кістковий мозок; 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в) хрящова тканина;    г) окістя.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5. Відділ головного мозку , в якому розташований центр регуляції температури тіла: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а)мозочок;  б) середній мозок; в) проміжний; г) довгастий.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6. Узагальніть терміни: амілаза, мальтаза, пепсин.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а)гормони;   б) ферменти;  в) вуглеводи; г) жири.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>3 завдання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Вкажіть групу організмів, у яких муреїн входить до складу над мембранного комплекса: </w:t>
      </w:r>
    </w:p>
    <w:p w:rsidR="00F55567" w:rsidRPr="008E0217" w:rsidRDefault="00F55567" w:rsidP="00CA3432">
      <w:pPr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а)гриби;   б) тварини;  в) бактерії;   г) рослини.  </w:t>
      </w:r>
    </w:p>
    <w:p w:rsidR="00F55567" w:rsidRDefault="00F55567" w:rsidP="00CA3432">
      <w:pPr>
        <w:rPr>
          <w:sz w:val="24"/>
          <w:szCs w:val="24"/>
          <w:lang w:val="uk-UA"/>
        </w:rPr>
      </w:pPr>
      <w:r w:rsidRPr="008E0217">
        <w:rPr>
          <w:sz w:val="24"/>
          <w:szCs w:val="24"/>
        </w:rPr>
        <w:t>2</w:t>
      </w:r>
      <w:r>
        <w:rPr>
          <w:sz w:val="24"/>
          <w:szCs w:val="24"/>
          <w:lang w:val="uk-UA"/>
        </w:rPr>
        <w:t>. Усередині первинних лізосом знаходяться: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а) вітаміни;    б)  гідролітичні ферменти;   в) жири;   г) синтетази.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3. Назвіть групу атомів, за якою амінокислоти розрізняють між собою: 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а) радикал;  б) аміногрупа;   в) карбоксильна група; в) гідроксильна група.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4. Визначте, що відбувається у процесі транскрипції: 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а) синтез білка;   б) синтез і РНК;  в) синтез ферментів;   г) реплікація ДНК.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5. Макромолекули транспортуються з клітини шляхом :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а) екзоцитозом;  б) ендоцитозом;   в) полегшеної дифузії; г) пасивного транспорту.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6. Хлорофіл міститься :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а) у стромі;   б) в мембрані тилакоїда;  в) в зовнішній мембрані хлоропласта;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г) на ламелях.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</w:t>
      </w:r>
      <w:r>
        <w:rPr>
          <w:b/>
          <w:bCs/>
          <w:sz w:val="24"/>
          <w:szCs w:val="24"/>
          <w:lang w:val="en-US"/>
        </w:rPr>
        <w:t>II</w:t>
      </w:r>
      <w:r>
        <w:rPr>
          <w:b/>
          <w:bCs/>
          <w:sz w:val="24"/>
          <w:szCs w:val="24"/>
          <w:lang w:val="uk-UA"/>
        </w:rPr>
        <w:t xml:space="preserve"> рівень 10 балів ( 2*5)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 xml:space="preserve">  1 завдання </w:t>
      </w:r>
      <w:r>
        <w:rPr>
          <w:sz w:val="24"/>
          <w:szCs w:val="24"/>
          <w:lang w:val="uk-UA"/>
        </w:rPr>
        <w:t>( декілька правильних відповідей)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1. До лицевого відділу черепа належать :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а) нижня щелепа;    б) носова кістка; в) скронева кістка;  г) слізна кістка;  д) потилична кістка.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2. У розвиток науки про вищу нервову діяльність зробили внесок: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а) І.П.Павлов;    б)  І.І.Мечников;  в)  І.М. Сеченов;   г) У.Гарвей; д) П.Ерліх.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3. До одно мембранних органел клітини належать: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а) мітохондрії;   б) лізосоми;  в)  рибосоми;  г) ендоплазматична сітка;  д) апарат Гольджі.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4. До ініціативного комплексу , під час трансляції входять: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а)ДНК;    б)  амінокислоти;   в)  ферменти;  г)   рибосоми;  д)  мітохондрії.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5. Автономія мітохондрій полягає в тому , що вони: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а) двомембранні;    б) мають власну кільцеву ДНК;   в)  більші за інші органели;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г) містять власний апарат з рибосом і всіх видів РНК.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>2 завдання</w:t>
      </w:r>
    </w:p>
    <w:p w:rsidR="00F55567" w:rsidRDefault="00F55567" w:rsidP="00CA3432">
      <w:pPr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Наведіть відповідний термін</w:t>
      </w:r>
    </w:p>
    <w:p w:rsidR="00F55567" w:rsidRPr="00B856B1" w:rsidRDefault="00F55567" w:rsidP="00CA3432">
      <w:pPr>
        <w:rPr>
          <w:sz w:val="24"/>
          <w:szCs w:val="24"/>
        </w:rPr>
      </w:pPr>
      <w:r>
        <w:rPr>
          <w:sz w:val="24"/>
          <w:szCs w:val="24"/>
        </w:rPr>
        <w:t>1. Перем</w:t>
      </w:r>
      <w:r>
        <w:rPr>
          <w:sz w:val="24"/>
          <w:szCs w:val="24"/>
          <w:lang w:val="uk-UA"/>
        </w:rPr>
        <w:t>іщення молекул води за градієнтом концентрації</w:t>
      </w:r>
      <w:r w:rsidRPr="00B856B1">
        <w:rPr>
          <w:sz w:val="24"/>
          <w:szCs w:val="24"/>
        </w:rPr>
        <w:t>-</w:t>
      </w:r>
    </w:p>
    <w:p w:rsidR="00F55567" w:rsidRPr="00B856B1" w:rsidRDefault="00F55567" w:rsidP="00CA3432">
      <w:pPr>
        <w:rPr>
          <w:sz w:val="24"/>
          <w:szCs w:val="24"/>
        </w:rPr>
      </w:pPr>
      <w:r w:rsidRPr="00B856B1">
        <w:rPr>
          <w:sz w:val="24"/>
          <w:szCs w:val="24"/>
        </w:rPr>
        <w:t>2</w:t>
      </w:r>
      <w:r>
        <w:rPr>
          <w:sz w:val="24"/>
          <w:szCs w:val="24"/>
          <w:lang w:val="uk-UA"/>
        </w:rPr>
        <w:t>. Відокремлення пристінного шару цитоплазми від мембрани клітини</w:t>
      </w:r>
      <w:r w:rsidRPr="00B856B1">
        <w:rPr>
          <w:sz w:val="24"/>
          <w:szCs w:val="24"/>
        </w:rPr>
        <w:t>-</w:t>
      </w:r>
    </w:p>
    <w:p w:rsidR="00F55567" w:rsidRDefault="00F55567" w:rsidP="00CA3432">
      <w:pPr>
        <w:rPr>
          <w:sz w:val="24"/>
          <w:szCs w:val="24"/>
          <w:lang w:val="uk-UA"/>
        </w:rPr>
      </w:pPr>
      <w:r w:rsidRPr="00C00353">
        <w:rPr>
          <w:sz w:val="24"/>
          <w:szCs w:val="24"/>
        </w:rPr>
        <w:t>3</w:t>
      </w:r>
      <w:r>
        <w:rPr>
          <w:sz w:val="24"/>
          <w:szCs w:val="24"/>
          <w:lang w:val="uk-UA"/>
        </w:rPr>
        <w:t>. Наука , яка вивчає Мохи-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4. Встановіть відповідність між назвами речовин і класами органічних речовин: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А )   ДНК                1)  ліпід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Б) антитіло           2) білок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В) целюлоза        3</w:t>
      </w:r>
      <w:r w:rsidRPr="00C00353">
        <w:rPr>
          <w:sz w:val="24"/>
          <w:szCs w:val="24"/>
        </w:rPr>
        <w:t xml:space="preserve">) </w:t>
      </w:r>
      <w:r>
        <w:rPr>
          <w:sz w:val="24"/>
          <w:szCs w:val="24"/>
          <w:lang w:val="uk-UA"/>
        </w:rPr>
        <w:t>вуглевод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Г)кортикостероїд    4)  амінокислота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5) нуклеїнова кислота.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5. Визначте послідовність проходження нервового імпульсу при забезпеченні рефлексу: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А  доцентровий нейрон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Б відцентровий нейрон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В рецептор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Г ділянка спинного мозку.</w:t>
      </w:r>
    </w:p>
    <w:p w:rsidR="00F55567" w:rsidRDefault="00F55567" w:rsidP="00CA3432">
      <w:pPr>
        <w:rPr>
          <w:b/>
          <w:bCs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</w:t>
      </w:r>
      <w:r>
        <w:rPr>
          <w:b/>
          <w:bCs/>
          <w:sz w:val="24"/>
          <w:szCs w:val="24"/>
          <w:lang w:val="en-US"/>
        </w:rPr>
        <w:t>III</w:t>
      </w:r>
      <w:r>
        <w:rPr>
          <w:b/>
          <w:bCs/>
          <w:sz w:val="24"/>
          <w:szCs w:val="24"/>
          <w:lang w:val="uk-UA"/>
        </w:rPr>
        <w:t xml:space="preserve"> рівень </w:t>
      </w:r>
      <w:r>
        <w:rPr>
          <w:sz w:val="24"/>
          <w:szCs w:val="24"/>
          <w:lang w:val="uk-UA"/>
        </w:rPr>
        <w:t xml:space="preserve"> </w:t>
      </w:r>
      <w:r>
        <w:rPr>
          <w:b/>
          <w:bCs/>
          <w:sz w:val="24"/>
          <w:szCs w:val="24"/>
          <w:lang w:val="uk-UA"/>
        </w:rPr>
        <w:t>14 балів ( 2*7)</w:t>
      </w:r>
    </w:p>
    <w:p w:rsidR="00F55567" w:rsidRDefault="00F55567" w:rsidP="00CA3432">
      <w:pPr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>1завдання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Дослідження показали , що 24% загальної кількості нуклеотидів молекули і-РНК припадає на гуанін,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38% - на урацил, 22% -на цитозин та 16% - на аденін. Визначте у відсотках вміст азотистих основ ділянки молекули ДНК, на якій була синтезована дана молекула і</w:t>
      </w:r>
      <w:r w:rsidRPr="005F7948">
        <w:rPr>
          <w:sz w:val="24"/>
          <w:szCs w:val="24"/>
        </w:rPr>
        <w:t>-</w:t>
      </w:r>
      <w:r>
        <w:rPr>
          <w:sz w:val="24"/>
          <w:szCs w:val="24"/>
          <w:lang w:val="uk-UA"/>
        </w:rPr>
        <w:t>РНК.</w:t>
      </w:r>
    </w:p>
    <w:p w:rsidR="00F55567" w:rsidRDefault="00F55567" w:rsidP="00CA3432">
      <w:pPr>
        <w:rPr>
          <w:b/>
          <w:bCs/>
          <w:sz w:val="24"/>
          <w:szCs w:val="24"/>
          <w:lang w:val="uk-UA"/>
        </w:rPr>
      </w:pPr>
    </w:p>
    <w:p w:rsidR="00F55567" w:rsidRDefault="00F55567" w:rsidP="00CA3432">
      <w:pPr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>2 завдання</w:t>
      </w:r>
    </w:p>
    <w:p w:rsidR="00F55567" w:rsidRPr="005F7948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Відомо , що кількість вуглеводів у листках і бульбах рослин становить до 90% їхньої сухої маси; у клітинах м’язів і печінці тварин до 50%, а в інших клітинах тварин до 1%. Чим можна пояснити таку різницю</w:t>
      </w:r>
      <w:r w:rsidRPr="00216F1A">
        <w:rPr>
          <w:sz w:val="24"/>
          <w:szCs w:val="24"/>
        </w:rPr>
        <w:t>?</w:t>
      </w:r>
      <w:r>
        <w:rPr>
          <w:sz w:val="24"/>
          <w:szCs w:val="24"/>
          <w:lang w:val="uk-UA"/>
        </w:rPr>
        <w:t xml:space="preserve">         </w:t>
      </w:r>
    </w:p>
    <w:p w:rsidR="00F55567" w:rsidRPr="005F7948" w:rsidRDefault="00F55567" w:rsidP="00CA3432">
      <w:pPr>
        <w:rPr>
          <w:sz w:val="24"/>
          <w:szCs w:val="24"/>
          <w:lang w:val="uk-UA"/>
        </w:rPr>
      </w:pPr>
    </w:p>
    <w:p w:rsidR="00F55567" w:rsidRPr="005F7948" w:rsidRDefault="00F55567" w:rsidP="00CA3432">
      <w:pPr>
        <w:rPr>
          <w:sz w:val="24"/>
          <w:szCs w:val="24"/>
          <w:lang w:val="uk-UA"/>
        </w:rPr>
      </w:pPr>
    </w:p>
    <w:p w:rsidR="00F55567" w:rsidRPr="005F7948" w:rsidRDefault="00F55567" w:rsidP="00CA3432">
      <w:pPr>
        <w:rPr>
          <w:sz w:val="24"/>
          <w:szCs w:val="24"/>
          <w:lang w:val="uk-UA"/>
        </w:rPr>
      </w:pPr>
    </w:p>
    <w:p w:rsidR="00F55567" w:rsidRPr="005F7948" w:rsidRDefault="00F55567" w:rsidP="00CA3432">
      <w:pPr>
        <w:rPr>
          <w:sz w:val="24"/>
          <w:szCs w:val="24"/>
          <w:lang w:val="uk-UA"/>
        </w:rPr>
      </w:pPr>
    </w:p>
    <w:p w:rsidR="00F55567" w:rsidRPr="005F7948" w:rsidRDefault="00F55567" w:rsidP="00CA3432">
      <w:pPr>
        <w:rPr>
          <w:sz w:val="24"/>
          <w:szCs w:val="24"/>
          <w:lang w:val="uk-UA"/>
        </w:rPr>
      </w:pPr>
    </w:p>
    <w:p w:rsidR="00F55567" w:rsidRPr="005F7948" w:rsidRDefault="00F55567" w:rsidP="00CA3432">
      <w:pPr>
        <w:rPr>
          <w:sz w:val="24"/>
          <w:szCs w:val="24"/>
          <w:lang w:val="uk-UA"/>
        </w:rPr>
      </w:pPr>
    </w:p>
    <w:p w:rsidR="00F55567" w:rsidRPr="005F7948" w:rsidRDefault="00F55567" w:rsidP="00CA3432">
      <w:pPr>
        <w:rPr>
          <w:sz w:val="24"/>
          <w:szCs w:val="24"/>
          <w:lang w:val="uk-UA"/>
        </w:rPr>
      </w:pPr>
    </w:p>
    <w:p w:rsidR="00F55567" w:rsidRPr="005F7948" w:rsidRDefault="00F55567" w:rsidP="00CA3432">
      <w:pPr>
        <w:rPr>
          <w:sz w:val="24"/>
          <w:szCs w:val="24"/>
          <w:lang w:val="uk-UA"/>
        </w:rPr>
      </w:pPr>
    </w:p>
    <w:p w:rsidR="00F55567" w:rsidRPr="005F7948" w:rsidRDefault="00F55567" w:rsidP="00CA3432">
      <w:pPr>
        <w:rPr>
          <w:sz w:val="24"/>
          <w:szCs w:val="24"/>
          <w:lang w:val="uk-UA"/>
        </w:rPr>
      </w:pPr>
    </w:p>
    <w:p w:rsidR="00F55567" w:rsidRPr="005F7948" w:rsidRDefault="00F55567" w:rsidP="00CA3432">
      <w:pPr>
        <w:rPr>
          <w:sz w:val="24"/>
          <w:szCs w:val="24"/>
          <w:lang w:val="uk-UA"/>
        </w:rPr>
      </w:pPr>
    </w:p>
    <w:p w:rsidR="00F55567" w:rsidRPr="005F7948" w:rsidRDefault="00F55567" w:rsidP="00CA3432">
      <w:pPr>
        <w:rPr>
          <w:sz w:val="24"/>
          <w:szCs w:val="24"/>
          <w:lang w:val="uk-UA"/>
        </w:rPr>
      </w:pPr>
    </w:p>
    <w:p w:rsidR="00F55567" w:rsidRPr="005F7948" w:rsidRDefault="00F55567" w:rsidP="00CA3432">
      <w:pPr>
        <w:rPr>
          <w:sz w:val="24"/>
          <w:szCs w:val="24"/>
          <w:lang w:val="uk-UA"/>
        </w:rPr>
      </w:pPr>
    </w:p>
    <w:p w:rsidR="00F55567" w:rsidRPr="005F7948" w:rsidRDefault="00F55567" w:rsidP="00CA3432">
      <w:pPr>
        <w:rPr>
          <w:sz w:val="24"/>
          <w:szCs w:val="24"/>
          <w:lang w:val="uk-UA"/>
        </w:rPr>
      </w:pPr>
    </w:p>
    <w:p w:rsidR="00F55567" w:rsidRPr="005F7948" w:rsidRDefault="00F55567" w:rsidP="00CA3432">
      <w:pPr>
        <w:rPr>
          <w:sz w:val="24"/>
          <w:szCs w:val="24"/>
          <w:lang w:val="uk-UA"/>
        </w:rPr>
      </w:pPr>
    </w:p>
    <w:p w:rsidR="00F55567" w:rsidRPr="005F7948" w:rsidRDefault="00F55567" w:rsidP="00CA3432">
      <w:pPr>
        <w:rPr>
          <w:sz w:val="24"/>
          <w:szCs w:val="24"/>
          <w:lang w:val="uk-UA"/>
        </w:rPr>
      </w:pPr>
    </w:p>
    <w:p w:rsidR="00F55567" w:rsidRPr="005F7948" w:rsidRDefault="00F55567" w:rsidP="00CA3432">
      <w:pPr>
        <w:rPr>
          <w:sz w:val="24"/>
          <w:szCs w:val="24"/>
          <w:lang w:val="uk-UA"/>
        </w:rPr>
      </w:pPr>
    </w:p>
    <w:p w:rsidR="00F55567" w:rsidRPr="005F7948" w:rsidRDefault="00F55567" w:rsidP="00CA3432">
      <w:pPr>
        <w:rPr>
          <w:sz w:val="24"/>
          <w:szCs w:val="24"/>
          <w:lang w:val="uk-UA"/>
        </w:rPr>
      </w:pPr>
    </w:p>
    <w:p w:rsidR="00F55567" w:rsidRPr="005F7948" w:rsidRDefault="00F55567" w:rsidP="00CA3432">
      <w:pPr>
        <w:rPr>
          <w:sz w:val="24"/>
          <w:szCs w:val="24"/>
          <w:lang w:val="uk-UA"/>
        </w:rPr>
      </w:pPr>
    </w:p>
    <w:p w:rsidR="00F55567" w:rsidRPr="005F7948" w:rsidRDefault="00F55567" w:rsidP="00CA3432">
      <w:pPr>
        <w:rPr>
          <w:sz w:val="24"/>
          <w:szCs w:val="24"/>
          <w:lang w:val="uk-UA"/>
        </w:rPr>
      </w:pPr>
    </w:p>
    <w:p w:rsidR="00F55567" w:rsidRPr="005F7948" w:rsidRDefault="00F55567" w:rsidP="00CA3432">
      <w:pPr>
        <w:rPr>
          <w:sz w:val="24"/>
          <w:szCs w:val="24"/>
          <w:lang w:val="uk-UA"/>
        </w:rPr>
      </w:pPr>
    </w:p>
    <w:p w:rsidR="00F55567" w:rsidRPr="005F7948" w:rsidRDefault="00F55567" w:rsidP="00CA3432">
      <w:pPr>
        <w:rPr>
          <w:sz w:val="24"/>
          <w:szCs w:val="24"/>
          <w:lang w:val="uk-UA"/>
        </w:rPr>
      </w:pPr>
    </w:p>
    <w:p w:rsidR="00F55567" w:rsidRPr="005F7948" w:rsidRDefault="00F55567" w:rsidP="00CA3432">
      <w:pPr>
        <w:rPr>
          <w:sz w:val="24"/>
          <w:szCs w:val="24"/>
          <w:lang w:val="uk-UA"/>
        </w:rPr>
      </w:pPr>
    </w:p>
    <w:p w:rsidR="00F55567" w:rsidRDefault="00F55567" w:rsidP="00CA3432">
      <w:pPr>
        <w:rPr>
          <w:b/>
          <w:bCs/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                        </w:t>
      </w:r>
      <w:r>
        <w:rPr>
          <w:b/>
          <w:bCs/>
          <w:sz w:val="32"/>
          <w:szCs w:val="32"/>
          <w:lang w:val="uk-UA"/>
        </w:rPr>
        <w:t>МАН 2014</w:t>
      </w:r>
    </w:p>
    <w:p w:rsidR="00F55567" w:rsidRDefault="00F55567" w:rsidP="00CA3432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4"/>
          <w:szCs w:val="24"/>
          <w:lang w:val="uk-UA"/>
        </w:rPr>
        <w:t xml:space="preserve">                          </w:t>
      </w:r>
      <w:r>
        <w:rPr>
          <w:b/>
          <w:bCs/>
          <w:sz w:val="28"/>
          <w:szCs w:val="28"/>
          <w:lang w:val="uk-UA"/>
        </w:rPr>
        <w:t xml:space="preserve">Контрольні завдання з біології   </w:t>
      </w:r>
      <w:r w:rsidRPr="00E563CB">
        <w:rPr>
          <w:b/>
          <w:bCs/>
          <w:sz w:val="28"/>
          <w:szCs w:val="28"/>
        </w:rPr>
        <w:t xml:space="preserve">9 </w:t>
      </w:r>
      <w:r>
        <w:rPr>
          <w:b/>
          <w:bCs/>
          <w:sz w:val="28"/>
          <w:szCs w:val="28"/>
          <w:lang w:val="uk-UA"/>
        </w:rPr>
        <w:t>клас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 xml:space="preserve">                           </w:t>
      </w:r>
      <w:r>
        <w:rPr>
          <w:b/>
          <w:bCs/>
          <w:sz w:val="24"/>
          <w:szCs w:val="24"/>
          <w:lang w:val="en-US"/>
        </w:rPr>
        <w:t>I</w:t>
      </w:r>
      <w:r>
        <w:rPr>
          <w:b/>
          <w:bCs/>
          <w:sz w:val="24"/>
          <w:szCs w:val="24"/>
          <w:lang w:val="uk-UA"/>
        </w:rPr>
        <w:t xml:space="preserve"> рівень 9 балів ( 3*3)</w:t>
      </w:r>
      <w:r>
        <w:rPr>
          <w:sz w:val="24"/>
          <w:szCs w:val="24"/>
          <w:lang w:val="uk-UA"/>
        </w:rPr>
        <w:t xml:space="preserve">  одна правильна відповідь</w:t>
      </w:r>
    </w:p>
    <w:p w:rsidR="00F55567" w:rsidRDefault="00F55567" w:rsidP="00CA3432">
      <w:pPr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>1 завдання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1. Виділіть ознаку ,яка є пристосуванням рослин до зростання на суходолі: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а)клітинна будова;    б) здатність до фотосинтезу;    в)  поява тканин і органів;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г)статеве розмноження.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2. Укажіть, чим є ніжка з коробочкою у зозулиного льону: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а) гаметофітом;   б) спорофітом;   в)  заростком;     г) колоском.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3. Назвіть представників бурих водоростей :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а) саргасум і ламінарія;    б) ламінарія і мілозіра;   в) філофора і хламідомонада;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г) хлорела і саргасум.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4. Вкажіть ознаку спільну для тварин і грибів, але відсутню у рослин: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а) наявність клітинної стінки;     б) гетеротрофне живлення; в) утворення гіфів;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г) наявність вакуолі в клітині.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5. Укажіть клітини , що містяться пилковому зерні після запилення у квіткових рослин: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а) центральна клітина; б) спермії;   в) яйцеклітини;   г) дві замикаючі клітини.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6. Назвіть частину маточки, яка перетворюється на оплодень: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а)стінки зав’язі;   б) насінний зачаток;   в) зародок;  г) зародковий мішок.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>2 завдання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1. Виберіть ознаку , притаманну тільки тваринам типу Хордові: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а) зовнішній скелет; б) вторинна порожнина тіла; в) наявність серця; 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г) осьовий внутрішній скелет.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2. Укажіть тип нервової системи , властивий ланцетнику: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а) дифузна;   б) розкидано-вузлова; в) нервова трубка;  г) черевний нервовий ланцюжок.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3. Укажіть комаху , що має лижучий ротовий апарат: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а) хрущ травневий;  б) бджола медоносна;  в) муха хатня; г) комар звичайний.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4.Укажіть тварину, у якої легені мають продовження у вигляді повітряних мішків: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а) жаба озерна;  б) крокодил нільський; в) буривітер звичайний; г) дельфін афаліна.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5. Назвіть ознаку , яка відрізняє кісткових риб від хрящових: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а) наявність грудної клітки та зябрових кришок;  б) асиметричний хвостовий плавець;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в) відсутність спірального клапана і луски;</w:t>
      </w:r>
      <w:r w:rsidRPr="00E61E15">
        <w:rPr>
          <w:sz w:val="24"/>
          <w:szCs w:val="24"/>
        </w:rPr>
        <w:t xml:space="preserve">   </w:t>
      </w:r>
      <w:r>
        <w:rPr>
          <w:sz w:val="24"/>
          <w:szCs w:val="24"/>
          <w:lang w:val="uk-UA"/>
        </w:rPr>
        <w:t>г) наявність зябрових кришок і плавального міхура.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6. Укажіть ознаку, спільну для всіх видів ссавців: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а)кінцівки риючого типу;  б) молочні залози;  в) чіпкий хвіст;  г) багатокамерний шлунок.</w:t>
      </w:r>
    </w:p>
    <w:p w:rsidR="00F55567" w:rsidRDefault="00F55567" w:rsidP="00CA3432">
      <w:pPr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>3 завдання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1. Анемія може бути спровокована дефіцитом: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а) вітаміну А;    б) феруму;    в) вітаміну В 12;   г)  купруму.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2. Травні ферменти соку підшлункової залози розщеплюють: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а) жири, білки;   б) тільки жири;  в)  жири, вуглеводи;  г) жири, білки, вуглеводи.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3. Виберіть процес у результаті якого відбувається обмін газів між альвеолами і кров’ю: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а) дифузія;   б) транспірація;  в) фільтрація;   г) реабсорбція.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4. Назвіть характеристику карб   оксигемоглобіну   :     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а) позитивно впливає на газообмін; б) поліпшує перенесення кисню кров’ю;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в) не здатний переносити кисень;     г) це сполука гемоглобіну з киснем.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5. Назвіть середній шар стінки серця: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а)перикард;   б) епікард;  в) міокард;  г) ендокард.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6. Назвіть речовину , яка міститься в плазмі крові:</w:t>
      </w:r>
    </w:p>
    <w:p w:rsidR="00F55567" w:rsidRPr="00786F9D" w:rsidRDefault="00F55567" w:rsidP="00CA3432">
      <w:pPr>
        <w:rPr>
          <w:b/>
          <w:bCs/>
          <w:sz w:val="28"/>
          <w:szCs w:val="28"/>
          <w:lang w:val="uk-UA"/>
        </w:rPr>
      </w:pPr>
      <w:r>
        <w:rPr>
          <w:sz w:val="24"/>
          <w:szCs w:val="24"/>
          <w:lang w:val="uk-UA"/>
        </w:rPr>
        <w:t xml:space="preserve">     а)гемоглобін;   б)  резус – фактор;  в)  родопсин; г)кератин.    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F55567" w:rsidRDefault="00F55567" w:rsidP="00CA3432">
      <w:pPr>
        <w:rPr>
          <w:b/>
          <w:bCs/>
          <w:sz w:val="24"/>
          <w:szCs w:val="24"/>
          <w:lang w:val="uk-UA"/>
        </w:rPr>
      </w:pPr>
      <w:r w:rsidRPr="004770BE">
        <w:rPr>
          <w:sz w:val="24"/>
          <w:szCs w:val="24"/>
        </w:rPr>
        <w:t xml:space="preserve"> </w:t>
      </w:r>
      <w:r w:rsidRPr="00E563CB">
        <w:rPr>
          <w:sz w:val="24"/>
          <w:szCs w:val="24"/>
        </w:rPr>
        <w:t xml:space="preserve">                                                              </w:t>
      </w:r>
      <w:r>
        <w:rPr>
          <w:b/>
          <w:bCs/>
          <w:sz w:val="24"/>
          <w:szCs w:val="24"/>
          <w:lang w:val="en-US"/>
        </w:rPr>
        <w:t>II</w:t>
      </w:r>
      <w:r>
        <w:rPr>
          <w:b/>
          <w:bCs/>
          <w:sz w:val="24"/>
          <w:szCs w:val="24"/>
          <w:lang w:val="uk-UA"/>
        </w:rPr>
        <w:t xml:space="preserve"> рівень 10 балів ( 2*5 )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 xml:space="preserve">1 завдання </w:t>
      </w:r>
      <w:r>
        <w:rPr>
          <w:sz w:val="24"/>
          <w:szCs w:val="24"/>
          <w:lang w:val="uk-UA"/>
        </w:rPr>
        <w:t>( декілька правильних відповідей)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1. Гладенькою м’язовою тканиною утворені: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а)стінки судин;    б)   серцевий м’яз;    в) мімічні м’язи;   г) стінки шлунка;  д) стінки сечового міхура.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2. У корковому шарі нирки зосереджені: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а) капсули нефрона;  б) звивисті канальні;  в) збірні протоки;  г) піраміди.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3. Назвіть типи тканин, що не   належать людині: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а) нервова і епітеліальна;    б) провідна і основна;   в)  м’язова і сполучна;  г) механічна і покривна.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4. До внутрішнього середовища організма належать: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а) внутрішні органи;   б) тканинна рідина;  в) кров;  г) порожнина тіла;  д) лімфа.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5. Соляна кислота під час травлення у шлунку: 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а) розщеплює білки; б) убиває бактерії; в) активізує ферменти;  г) стимулює рухову активність 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шлунку; д) розщеплює жири.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>2 завдання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Наведіть відповідний термін: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1. Відносна сталість фізико - хімічного складу внутрішнього середовища організму-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2. Об’єм повітря , який людина може видихнути , після самого глибокого вдиху-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3. Звичайне положення тіла під час руху та у стані спокою-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4. Встановіть відповідності між вітаміном та його властивостями: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А)   С                          1) накопичується в підшлунковій залозі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Б)  В1                         2) нестача спричиняє розлад зору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В)   А                          3)  синтезується в шкірі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Г)  Д                           </w:t>
      </w:r>
      <w:r w:rsidRPr="00E976B1">
        <w:rPr>
          <w:sz w:val="24"/>
          <w:szCs w:val="24"/>
        </w:rPr>
        <w:t xml:space="preserve">4) </w:t>
      </w:r>
      <w:r>
        <w:rPr>
          <w:sz w:val="24"/>
          <w:szCs w:val="24"/>
          <w:lang w:val="uk-UA"/>
        </w:rPr>
        <w:t>міститься в капусті , чорній смородині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5) нестача спричиняє хворобу  бері-бері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5. Встановіть послідовність процесу засвоєння тканинами організму кисню, починаючи з моменту 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вдиху: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А    дифузія кисню з ольвеолярного повітря в кров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Б    транспортування кисню у вигляді оксигемоглобіну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В    проникнення кисню в тканину рідину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Г     заповнення альвеол повітрям.</w:t>
      </w:r>
    </w:p>
    <w:p w:rsidR="00F55567" w:rsidRDefault="00F55567" w:rsidP="00CA3432">
      <w:pPr>
        <w:rPr>
          <w:b/>
          <w:bCs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</w:t>
      </w:r>
      <w:r>
        <w:rPr>
          <w:b/>
          <w:bCs/>
          <w:sz w:val="24"/>
          <w:szCs w:val="24"/>
          <w:lang w:val="en-US"/>
        </w:rPr>
        <w:t>III</w:t>
      </w:r>
      <w:r w:rsidRPr="00696E7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  <w:lang w:val="uk-UA"/>
        </w:rPr>
        <w:t>рівень 14 балів (2*7)</w:t>
      </w:r>
    </w:p>
    <w:p w:rsidR="00F55567" w:rsidRDefault="00F55567" w:rsidP="00CA3432">
      <w:pPr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>1 завдання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1.Один грам гемоглобіну зв’язує 1,34 мл. кисню. Оскільки в 1 л   крові міститься в середньому  150 г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гемоглобіну, підрахуйте і зазначте, скільки кисню міститься в 1л артеріальної крові.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2. Яку функцію виконує гемоглобін</w:t>
      </w:r>
      <w:r w:rsidRPr="00E563CB">
        <w:rPr>
          <w:sz w:val="24"/>
          <w:szCs w:val="24"/>
        </w:rPr>
        <w:t>?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3. Яким сигналом для пацієнта може бути низький показник гемоглобіну при аналізі крові</w:t>
      </w:r>
      <w:r w:rsidRPr="002B58ED">
        <w:rPr>
          <w:sz w:val="24"/>
          <w:szCs w:val="24"/>
        </w:rPr>
        <w:t>?</w:t>
      </w:r>
    </w:p>
    <w:p w:rsidR="00F55567" w:rsidRDefault="00F55567" w:rsidP="00CA3432">
      <w:pPr>
        <w:rPr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>2 завдання</w:t>
      </w:r>
    </w:p>
    <w:p w:rsidR="00F55567" w:rsidRPr="004770BE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Проаналізуйте та перелічіть особливості будови скелета людини в порівнянні з іншими представниками кл. Ссавців. Вкажіть чим були зумовлені ці зміни в скелеті людини</w:t>
      </w:r>
      <w:r w:rsidRPr="009B5BDC">
        <w:rPr>
          <w:sz w:val="24"/>
          <w:szCs w:val="24"/>
        </w:rPr>
        <w:t>?</w:t>
      </w:r>
      <w:r>
        <w:rPr>
          <w:sz w:val="24"/>
          <w:szCs w:val="24"/>
          <w:lang w:val="uk-UA"/>
        </w:rPr>
        <w:t xml:space="preserve">      </w:t>
      </w:r>
    </w:p>
    <w:p w:rsidR="00F55567" w:rsidRPr="00982FF7" w:rsidRDefault="00F55567" w:rsidP="00CA3432">
      <w:pPr>
        <w:rPr>
          <w:sz w:val="24"/>
          <w:szCs w:val="24"/>
        </w:rPr>
      </w:pPr>
    </w:p>
    <w:p w:rsidR="00F55567" w:rsidRPr="00982FF7" w:rsidRDefault="00F55567" w:rsidP="00CA3432">
      <w:pPr>
        <w:rPr>
          <w:sz w:val="24"/>
          <w:szCs w:val="24"/>
        </w:rPr>
      </w:pPr>
    </w:p>
    <w:p w:rsidR="00F55567" w:rsidRPr="00982FF7" w:rsidRDefault="00F55567" w:rsidP="00CA3432">
      <w:pPr>
        <w:rPr>
          <w:sz w:val="24"/>
          <w:szCs w:val="24"/>
        </w:rPr>
      </w:pPr>
    </w:p>
    <w:p w:rsidR="00F55567" w:rsidRPr="00982FF7" w:rsidRDefault="00F55567" w:rsidP="00CA3432">
      <w:pPr>
        <w:rPr>
          <w:sz w:val="24"/>
          <w:szCs w:val="24"/>
        </w:rPr>
      </w:pPr>
    </w:p>
    <w:p w:rsidR="00F55567" w:rsidRPr="00982FF7" w:rsidRDefault="00F55567" w:rsidP="00CA3432">
      <w:pPr>
        <w:rPr>
          <w:sz w:val="24"/>
          <w:szCs w:val="24"/>
        </w:rPr>
      </w:pPr>
    </w:p>
    <w:p w:rsidR="00F55567" w:rsidRPr="00982FF7" w:rsidRDefault="00F55567" w:rsidP="00CA3432">
      <w:pPr>
        <w:rPr>
          <w:sz w:val="24"/>
          <w:szCs w:val="24"/>
        </w:rPr>
      </w:pPr>
    </w:p>
    <w:p w:rsidR="00F55567" w:rsidRPr="00982FF7" w:rsidRDefault="00F55567" w:rsidP="00CA3432">
      <w:pPr>
        <w:rPr>
          <w:sz w:val="24"/>
          <w:szCs w:val="24"/>
        </w:rPr>
      </w:pPr>
    </w:p>
    <w:p w:rsidR="00F55567" w:rsidRPr="00982FF7" w:rsidRDefault="00F55567" w:rsidP="00CA3432">
      <w:pPr>
        <w:rPr>
          <w:sz w:val="24"/>
          <w:szCs w:val="24"/>
        </w:rPr>
      </w:pPr>
    </w:p>
    <w:p w:rsidR="00F55567" w:rsidRPr="00982FF7" w:rsidRDefault="00F55567" w:rsidP="00CA3432">
      <w:pPr>
        <w:rPr>
          <w:sz w:val="24"/>
          <w:szCs w:val="24"/>
        </w:rPr>
      </w:pPr>
    </w:p>
    <w:p w:rsidR="00F55567" w:rsidRPr="00982FF7" w:rsidRDefault="00F55567" w:rsidP="00CA3432">
      <w:pPr>
        <w:rPr>
          <w:sz w:val="24"/>
          <w:szCs w:val="24"/>
        </w:rPr>
      </w:pPr>
    </w:p>
    <w:p w:rsidR="00F55567" w:rsidRPr="00982FF7" w:rsidRDefault="00F55567" w:rsidP="00CA3432">
      <w:pPr>
        <w:rPr>
          <w:sz w:val="24"/>
          <w:szCs w:val="24"/>
        </w:rPr>
      </w:pPr>
    </w:p>
    <w:p w:rsidR="00F55567" w:rsidRPr="00982FF7" w:rsidRDefault="00F55567" w:rsidP="00CA3432">
      <w:pPr>
        <w:rPr>
          <w:sz w:val="24"/>
          <w:szCs w:val="24"/>
        </w:rPr>
      </w:pPr>
    </w:p>
    <w:p w:rsidR="00F55567" w:rsidRPr="00982FF7" w:rsidRDefault="00F55567" w:rsidP="00CA3432">
      <w:pPr>
        <w:rPr>
          <w:sz w:val="24"/>
          <w:szCs w:val="24"/>
        </w:rPr>
      </w:pPr>
    </w:p>
    <w:p w:rsidR="00F55567" w:rsidRPr="00982FF7" w:rsidRDefault="00F55567" w:rsidP="00CA3432">
      <w:pPr>
        <w:rPr>
          <w:sz w:val="24"/>
          <w:szCs w:val="24"/>
        </w:rPr>
      </w:pPr>
    </w:p>
    <w:p w:rsidR="00F55567" w:rsidRPr="00982FF7" w:rsidRDefault="00F55567" w:rsidP="00CA3432">
      <w:pPr>
        <w:rPr>
          <w:sz w:val="24"/>
          <w:szCs w:val="24"/>
        </w:rPr>
      </w:pPr>
    </w:p>
    <w:p w:rsidR="00F55567" w:rsidRPr="00982FF7" w:rsidRDefault="00F55567" w:rsidP="00CA3432">
      <w:pPr>
        <w:rPr>
          <w:sz w:val="24"/>
          <w:szCs w:val="24"/>
        </w:rPr>
      </w:pPr>
    </w:p>
    <w:p w:rsidR="00F55567" w:rsidRPr="00982FF7" w:rsidRDefault="00F55567" w:rsidP="00CA3432">
      <w:pPr>
        <w:rPr>
          <w:sz w:val="24"/>
          <w:szCs w:val="24"/>
        </w:rPr>
      </w:pPr>
    </w:p>
    <w:p w:rsidR="00F55567" w:rsidRPr="00982FF7" w:rsidRDefault="00F55567" w:rsidP="00CA3432">
      <w:pPr>
        <w:rPr>
          <w:sz w:val="24"/>
          <w:szCs w:val="24"/>
        </w:rPr>
      </w:pPr>
    </w:p>
    <w:p w:rsidR="00F55567" w:rsidRPr="00982FF7" w:rsidRDefault="00F55567" w:rsidP="00CA3432">
      <w:pPr>
        <w:rPr>
          <w:sz w:val="24"/>
          <w:szCs w:val="24"/>
        </w:rPr>
      </w:pPr>
    </w:p>
    <w:p w:rsidR="00F55567" w:rsidRPr="00982FF7" w:rsidRDefault="00F55567" w:rsidP="00CA3432">
      <w:pPr>
        <w:rPr>
          <w:sz w:val="24"/>
          <w:szCs w:val="24"/>
        </w:rPr>
      </w:pPr>
    </w:p>
    <w:p w:rsidR="00F55567" w:rsidRPr="00982FF7" w:rsidRDefault="00F55567" w:rsidP="00CA3432">
      <w:pPr>
        <w:rPr>
          <w:sz w:val="24"/>
          <w:szCs w:val="24"/>
        </w:rPr>
      </w:pPr>
    </w:p>
    <w:p w:rsidR="00F55567" w:rsidRPr="00A92602" w:rsidRDefault="00F55567" w:rsidP="00CA343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</w:t>
      </w:r>
    </w:p>
    <w:p w:rsidR="00F55567" w:rsidRPr="00B5400D" w:rsidRDefault="00F5556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sectPr w:rsidR="00F55567" w:rsidRPr="00B5400D" w:rsidSect="00D96A6C">
      <w:pgSz w:w="11906" w:h="16838"/>
      <w:pgMar w:top="426" w:right="850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E81711"/>
    <w:multiLevelType w:val="hybridMultilevel"/>
    <w:tmpl w:val="ADD69A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2C60"/>
    <w:rsid w:val="00046EE5"/>
    <w:rsid w:val="00053BCA"/>
    <w:rsid w:val="000C7201"/>
    <w:rsid w:val="00117C91"/>
    <w:rsid w:val="00156998"/>
    <w:rsid w:val="0017376D"/>
    <w:rsid w:val="001769DF"/>
    <w:rsid w:val="001A4193"/>
    <w:rsid w:val="001D7BA1"/>
    <w:rsid w:val="00211412"/>
    <w:rsid w:val="00216F1A"/>
    <w:rsid w:val="00277F8A"/>
    <w:rsid w:val="00286866"/>
    <w:rsid w:val="00287A02"/>
    <w:rsid w:val="00296A5E"/>
    <w:rsid w:val="002B58ED"/>
    <w:rsid w:val="00320C17"/>
    <w:rsid w:val="003535BE"/>
    <w:rsid w:val="00357B26"/>
    <w:rsid w:val="00365600"/>
    <w:rsid w:val="003C2FE4"/>
    <w:rsid w:val="003D0B40"/>
    <w:rsid w:val="00405358"/>
    <w:rsid w:val="00410A2F"/>
    <w:rsid w:val="00412C60"/>
    <w:rsid w:val="0045174D"/>
    <w:rsid w:val="004770BE"/>
    <w:rsid w:val="00482785"/>
    <w:rsid w:val="004D4618"/>
    <w:rsid w:val="004F0136"/>
    <w:rsid w:val="005022AC"/>
    <w:rsid w:val="005A1814"/>
    <w:rsid w:val="005F7948"/>
    <w:rsid w:val="00616E36"/>
    <w:rsid w:val="00696E76"/>
    <w:rsid w:val="006A65BB"/>
    <w:rsid w:val="006B3EDA"/>
    <w:rsid w:val="006C306D"/>
    <w:rsid w:val="006F148F"/>
    <w:rsid w:val="006F3BA8"/>
    <w:rsid w:val="007830CB"/>
    <w:rsid w:val="00786F9D"/>
    <w:rsid w:val="00824C1E"/>
    <w:rsid w:val="00836839"/>
    <w:rsid w:val="00872795"/>
    <w:rsid w:val="00877165"/>
    <w:rsid w:val="008E0217"/>
    <w:rsid w:val="008F5811"/>
    <w:rsid w:val="00982FF7"/>
    <w:rsid w:val="009919EF"/>
    <w:rsid w:val="00993A33"/>
    <w:rsid w:val="009B58DB"/>
    <w:rsid w:val="009B5BDC"/>
    <w:rsid w:val="009F595F"/>
    <w:rsid w:val="00A1139C"/>
    <w:rsid w:val="00A92602"/>
    <w:rsid w:val="00B1481E"/>
    <w:rsid w:val="00B5400D"/>
    <w:rsid w:val="00B7262A"/>
    <w:rsid w:val="00B856B1"/>
    <w:rsid w:val="00C00353"/>
    <w:rsid w:val="00C15AA8"/>
    <w:rsid w:val="00C279F0"/>
    <w:rsid w:val="00C735E1"/>
    <w:rsid w:val="00C858EC"/>
    <w:rsid w:val="00CA3432"/>
    <w:rsid w:val="00CC534B"/>
    <w:rsid w:val="00CE535E"/>
    <w:rsid w:val="00D315B8"/>
    <w:rsid w:val="00D823FF"/>
    <w:rsid w:val="00D96A6C"/>
    <w:rsid w:val="00DC02CB"/>
    <w:rsid w:val="00E052FD"/>
    <w:rsid w:val="00E13F6E"/>
    <w:rsid w:val="00E27E57"/>
    <w:rsid w:val="00E563CB"/>
    <w:rsid w:val="00E61E15"/>
    <w:rsid w:val="00E976B1"/>
    <w:rsid w:val="00EC1D73"/>
    <w:rsid w:val="00EC6558"/>
    <w:rsid w:val="00ED3AA5"/>
    <w:rsid w:val="00EE4623"/>
    <w:rsid w:val="00F023C0"/>
    <w:rsid w:val="00F55567"/>
    <w:rsid w:val="00F935D3"/>
    <w:rsid w:val="00FC4BC1"/>
    <w:rsid w:val="00FF3D28"/>
    <w:rsid w:val="00FF5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998"/>
    <w:rPr>
      <w:rFonts w:cs="Calibri"/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87A02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D7BA1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692</TotalTime>
  <Pages>7</Pages>
  <Words>2407</Words>
  <Characters>13721</Characters>
  <Application>Microsoft Office Outlook</Application>
  <DocSecurity>0</DocSecurity>
  <Lines>0</Lines>
  <Paragraphs>0</Paragraphs>
  <ScaleCrop>false</ScaleCrop>
  <Company>KKnights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XP GAME 2008</cp:lastModifiedBy>
  <cp:revision>26</cp:revision>
  <cp:lastPrinted>2014-01-27T10:37:00Z</cp:lastPrinted>
  <dcterms:created xsi:type="dcterms:W3CDTF">2014-01-16T08:08:00Z</dcterms:created>
  <dcterms:modified xsi:type="dcterms:W3CDTF">2014-01-31T14:00:00Z</dcterms:modified>
</cp:coreProperties>
</file>